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24" w:rsidRDefault="008D3F24" w:rsidP="00D202DE"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2" o:spid="_x0000_s1026" type="#_x0000_t75" style="position:absolute;margin-left:0;margin-top:-24.1pt;width:83.4pt;height:101.4pt;z-index:251658240;visibility:visible;mso-position-horizontal:center">
            <v:imagedata r:id="rId7" o:title=""/>
            <w10:wrap type="square" side="left"/>
          </v:shape>
        </w:pict>
      </w:r>
    </w:p>
    <w:p w:rsidR="008D3F24" w:rsidRDefault="008D3F24" w:rsidP="00D202DE"/>
    <w:p w:rsidR="008D3F24" w:rsidRDefault="008D3F24" w:rsidP="00D202DE"/>
    <w:p w:rsidR="008D3F24" w:rsidRDefault="008D3F24" w:rsidP="00D202DE"/>
    <w:p w:rsidR="008D3F24" w:rsidRDefault="008D3F24" w:rsidP="00D202DE">
      <w:pPr>
        <w:pStyle w:val="Heading1"/>
        <w:rPr>
          <w:rFonts w:ascii="Arial" w:hAnsi="Arial"/>
          <w:sz w:val="52"/>
          <w:u w:val="single"/>
        </w:rPr>
      </w:pPr>
      <w:r>
        <w:rPr>
          <w:rFonts w:ascii="Arial" w:hAnsi="Arial"/>
          <w:sz w:val="52"/>
          <w:u w:val="single"/>
        </w:rPr>
        <w:t>OBEC CHANOVICE</w:t>
      </w:r>
    </w:p>
    <w:p w:rsidR="008D3F24" w:rsidRDefault="008D3F24" w:rsidP="008C4AB2">
      <w:pPr>
        <w:pStyle w:val="Heading2"/>
      </w:pPr>
      <w:r>
        <w:t>Chanovice 36, 341 01, Horažďovice</w:t>
      </w:r>
    </w:p>
    <w:p w:rsidR="008D3F24" w:rsidRDefault="008D3F24" w:rsidP="008C4AB2"/>
    <w:p w:rsidR="008D3F24" w:rsidRDefault="008D3F24" w:rsidP="000F0B10">
      <w:pPr>
        <w:pStyle w:val="Heading3"/>
        <w:jc w:val="left"/>
      </w:pPr>
      <w:r w:rsidRPr="00D202DE">
        <w:t xml:space="preserve">IČO : 002 55556                                                            </w:t>
      </w:r>
      <w:r>
        <w:t xml:space="preserve">                    </w:t>
      </w:r>
    </w:p>
    <w:p w:rsidR="008D3F24" w:rsidRPr="00D202DE" w:rsidRDefault="008D3F24" w:rsidP="000F0B10">
      <w:pPr>
        <w:pStyle w:val="Heading3"/>
        <w:jc w:val="left"/>
      </w:pPr>
      <w:r w:rsidRPr="00D202DE">
        <w:t>Tel/fax:  00420/376 514 353</w:t>
      </w:r>
    </w:p>
    <w:p w:rsidR="008D3F24" w:rsidRDefault="008D3F24" w:rsidP="008C4AB2">
      <w:pPr>
        <w:rPr>
          <w:b/>
        </w:rPr>
      </w:pPr>
      <w:r>
        <w:rPr>
          <w:b/>
        </w:rPr>
        <w:t>e-mail:</w:t>
      </w:r>
      <w:r>
        <w:rPr>
          <w:b/>
          <w:sz w:val="28"/>
        </w:rPr>
        <w:t xml:space="preserve"> </w:t>
      </w:r>
      <w:hyperlink r:id="rId8" w:history="1">
        <w:r w:rsidRPr="003509D7">
          <w:rPr>
            <w:rStyle w:val="Hyperlink"/>
          </w:rPr>
          <w:t>obec.chanovice@email.cz</w:t>
        </w:r>
      </w:hyperlink>
      <w:r>
        <w:rPr>
          <w:b/>
          <w:sz w:val="28"/>
        </w:rPr>
        <w:t xml:space="preserve"> </w:t>
      </w:r>
      <w:r>
        <w:rPr>
          <w:b/>
        </w:rPr>
        <w:t>__________________________________________________________________________________</w:t>
      </w:r>
    </w:p>
    <w:p w:rsidR="008D3F24" w:rsidRDefault="008D3F24" w:rsidP="005D6829">
      <w:pPr>
        <w:jc w:val="center"/>
        <w:rPr>
          <w:rFonts w:ascii="Tahoma" w:hAnsi="Tahoma" w:cs="Tahoma"/>
          <w:b/>
          <w:sz w:val="28"/>
          <w:szCs w:val="28"/>
        </w:rPr>
      </w:pPr>
    </w:p>
    <w:p w:rsidR="008D3F24" w:rsidRPr="005D6829" w:rsidRDefault="008D3F24" w:rsidP="005D682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POZVÁNKA</w:t>
      </w:r>
    </w:p>
    <w:p w:rsidR="008D3F24" w:rsidRPr="000F0B10" w:rsidRDefault="008D3F24" w:rsidP="00EE7AB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Vážené občanky a</w:t>
      </w:r>
      <w:r w:rsidRPr="000F0B10">
        <w:rPr>
          <w:rFonts w:ascii="Tahoma" w:hAnsi="Tahoma" w:cs="Tahoma"/>
          <w:b/>
        </w:rPr>
        <w:t xml:space="preserve"> občané, členky a </w:t>
      </w:r>
      <w:r>
        <w:rPr>
          <w:rFonts w:ascii="Tahoma" w:hAnsi="Tahoma" w:cs="Tahoma"/>
          <w:b/>
        </w:rPr>
        <w:t>členové zastupitelstva O</w:t>
      </w:r>
      <w:r w:rsidRPr="000F0B10">
        <w:rPr>
          <w:rFonts w:ascii="Tahoma" w:hAnsi="Tahoma" w:cs="Tahoma"/>
          <w:b/>
        </w:rPr>
        <w:t>bce</w:t>
      </w:r>
      <w:r>
        <w:rPr>
          <w:rFonts w:ascii="Tahoma" w:hAnsi="Tahoma" w:cs="Tahoma"/>
          <w:b/>
        </w:rPr>
        <w:t xml:space="preserve"> Chanovice</w:t>
      </w:r>
      <w:r w:rsidRPr="000F0B10">
        <w:rPr>
          <w:rFonts w:ascii="Tahoma" w:hAnsi="Tahoma" w:cs="Tahoma"/>
          <w:b/>
        </w:rPr>
        <w:t>!</w:t>
      </w:r>
    </w:p>
    <w:p w:rsidR="008D3F24" w:rsidRPr="006C40DE" w:rsidRDefault="008D3F24" w:rsidP="000F0B10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6C40DE">
        <w:rPr>
          <w:rFonts w:ascii="Tahoma" w:hAnsi="Tahoma" w:cs="Tahoma"/>
        </w:rPr>
        <w:t>Dovoluji si Vás tímto pozvat na přednášku</w:t>
      </w:r>
      <w:r w:rsidRPr="006C40DE">
        <w:rPr>
          <w:rFonts w:ascii="Tahoma" w:hAnsi="Tahoma" w:cs="Tahoma"/>
          <w:b/>
        </w:rPr>
        <w:t xml:space="preserve"> Principy komunitního projednávání projektů především na venkově, </w:t>
      </w:r>
      <w:r w:rsidRPr="006C40DE">
        <w:rPr>
          <w:rFonts w:ascii="Tahoma" w:hAnsi="Tahoma" w:cs="Tahoma"/>
        </w:rPr>
        <w:t xml:space="preserve">která se koná ve </w:t>
      </w:r>
      <w:r>
        <w:rPr>
          <w:rFonts w:ascii="Tahoma" w:hAnsi="Tahoma" w:cs="Tahoma"/>
        </w:rPr>
        <w:t>čtvrtek</w:t>
      </w:r>
      <w:r w:rsidRPr="006C40DE">
        <w:rPr>
          <w:rFonts w:ascii="Tahoma" w:hAnsi="Tahoma" w:cs="Tahoma"/>
          <w:b/>
        </w:rPr>
        <w:t xml:space="preserve"> dne 26. 1. 2012 od 17,00 hodin </w:t>
      </w:r>
      <w:r w:rsidRPr="006C40DE">
        <w:rPr>
          <w:rFonts w:ascii="Tahoma" w:hAnsi="Tahoma" w:cs="Tahoma"/>
        </w:rPr>
        <w:t>v budově bývalé konírny</w:t>
      </w:r>
      <w:r w:rsidRPr="006C40DE">
        <w:rPr>
          <w:rFonts w:ascii="Tahoma" w:hAnsi="Tahoma" w:cs="Tahoma"/>
          <w:b/>
        </w:rPr>
        <w:t xml:space="preserve"> v zámeckém areálu v Chanovicích. </w:t>
      </w:r>
    </w:p>
    <w:p w:rsidR="008D3F24" w:rsidRPr="000F0B10" w:rsidRDefault="008D3F24" w:rsidP="000F0B10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0F0B10">
        <w:rPr>
          <w:rFonts w:ascii="Tahoma" w:hAnsi="Tahoma" w:cs="Tahoma"/>
          <w:b/>
        </w:rPr>
        <w:t>Přednášet bude PaedDr. Václav Petrus, starosta Města Švihov.</w:t>
      </w:r>
    </w:p>
    <w:p w:rsidR="008D3F24" w:rsidRPr="000F0B10" w:rsidRDefault="008D3F24" w:rsidP="009C30E6">
      <w:pPr>
        <w:rPr>
          <w:rFonts w:ascii="Tahoma" w:hAnsi="Tahoma" w:cs="Tahoma"/>
          <w:b/>
          <w:u w:val="single"/>
        </w:rPr>
      </w:pPr>
      <w:r w:rsidRPr="000F0B10">
        <w:rPr>
          <w:rFonts w:ascii="Tahoma" w:hAnsi="Tahoma" w:cs="Tahoma"/>
          <w:b/>
        </w:rPr>
        <w:tab/>
        <w:t>Přednáška bude obsahovat tato témata:</w:t>
      </w:r>
    </w:p>
    <w:p w:rsidR="008D3F24" w:rsidRDefault="008D3F24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0F0B10">
        <w:rPr>
          <w:rFonts w:ascii="Tahoma" w:hAnsi="Tahoma" w:cs="Tahoma"/>
          <w:b/>
        </w:rPr>
        <w:t>Význam zapojování veřejnosti do plánovacích a rozhodovacích procesů</w:t>
      </w:r>
    </w:p>
    <w:p w:rsidR="008D3F24" w:rsidRPr="000F0B10" w:rsidRDefault="008D3F24" w:rsidP="000F0B1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Možné budoucí aktivity v obci, ve spolcích a ve veřejném životě a možnosti jejich podpory</w:t>
      </w:r>
    </w:p>
    <w:p w:rsidR="008D3F24" w:rsidRPr="000F0B10" w:rsidRDefault="008D3F24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0F0B10">
        <w:rPr>
          <w:rFonts w:ascii="Tahoma" w:hAnsi="Tahoma" w:cs="Tahoma"/>
          <w:b/>
        </w:rPr>
        <w:t>Přehled metod zapojování veřejnosti a jejich</w:t>
      </w:r>
      <w:r>
        <w:rPr>
          <w:rFonts w:ascii="Tahoma" w:hAnsi="Tahoma" w:cs="Tahoma"/>
          <w:b/>
        </w:rPr>
        <w:t xml:space="preserve"> vhodné užití</w:t>
      </w:r>
    </w:p>
    <w:p w:rsidR="008D3F24" w:rsidRDefault="008D3F24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0F0B10">
        <w:rPr>
          <w:rFonts w:ascii="Tahoma" w:hAnsi="Tahoma" w:cs="Tahoma"/>
          <w:b/>
        </w:rPr>
        <w:t>Tvorba vize komunity a strategie rozvoje obce</w:t>
      </w:r>
    </w:p>
    <w:p w:rsidR="008D3F24" w:rsidRDefault="008D3F24" w:rsidP="009C30E6">
      <w:pPr>
        <w:autoSpaceDE w:val="0"/>
        <w:autoSpaceDN w:val="0"/>
        <w:adjustRightInd w:val="0"/>
        <w:spacing w:after="0" w:line="240" w:lineRule="auto"/>
        <w:ind w:left="360"/>
        <w:rPr>
          <w:rFonts w:ascii="Tahoma" w:hAnsi="Tahoma" w:cs="Tahoma"/>
        </w:rPr>
      </w:pPr>
    </w:p>
    <w:p w:rsidR="008D3F24" w:rsidRDefault="008D3F2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Přednáška je určena všem občanům, kteří mají zájem o veřejný život a rozvoj vesnic naší obce. Dále všem představitelům a členům místních spolků a lidem, kteří zaujímají či chtějí v budoucnu být na pozicích v samosprávě naší obce. </w:t>
      </w:r>
    </w:p>
    <w:p w:rsidR="008D3F24" w:rsidRPr="00DF744E" w:rsidRDefault="008D3F2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DF744E">
        <w:rPr>
          <w:rFonts w:ascii="Tahoma" w:hAnsi="Tahoma" w:cs="Tahoma"/>
          <w:b/>
        </w:rPr>
        <w:t xml:space="preserve">Tato přednáška </w:t>
      </w:r>
      <w:r>
        <w:rPr>
          <w:rFonts w:ascii="Tahoma" w:hAnsi="Tahoma" w:cs="Tahoma"/>
          <w:b/>
        </w:rPr>
        <w:t xml:space="preserve">je </w:t>
      </w:r>
      <w:r w:rsidRPr="00DF744E">
        <w:rPr>
          <w:rFonts w:ascii="Tahoma" w:hAnsi="Tahoma" w:cs="Tahoma"/>
          <w:b/>
        </w:rPr>
        <w:t xml:space="preserve">určená především pro Vás, kteří chcete tvořit </w:t>
      </w:r>
      <w:r>
        <w:rPr>
          <w:rFonts w:ascii="Tahoma" w:hAnsi="Tahoma" w:cs="Tahoma"/>
          <w:b/>
        </w:rPr>
        <w:t>a pozitivně ovlivňovat místní venkovské dění</w:t>
      </w:r>
      <w:r w:rsidRPr="00DF744E">
        <w:rPr>
          <w:rFonts w:ascii="Tahoma" w:hAnsi="Tahoma" w:cs="Tahoma"/>
          <w:b/>
        </w:rPr>
        <w:t xml:space="preserve">! </w:t>
      </w:r>
    </w:p>
    <w:p w:rsidR="008D3F24" w:rsidRDefault="008D3F2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8D3F24" w:rsidRPr="009C30E6" w:rsidRDefault="008D3F2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S pozdravem</w:t>
      </w:r>
    </w:p>
    <w:p w:rsidR="008D3F24" w:rsidRDefault="008D3F24" w:rsidP="005D6829">
      <w:pPr>
        <w:spacing w:after="0" w:line="240" w:lineRule="auto"/>
        <w:rPr>
          <w:rFonts w:ascii="Tahoma" w:hAnsi="Tahoma" w:cs="Tahoma"/>
        </w:rPr>
      </w:pPr>
    </w:p>
    <w:p w:rsidR="008D3F24" w:rsidRDefault="008D3F24" w:rsidP="005D6829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V Chanovicích dne 12. 1 2012</w:t>
      </w:r>
    </w:p>
    <w:p w:rsidR="008D3F24" w:rsidRDefault="008D3F24" w:rsidP="005D6829">
      <w:pPr>
        <w:spacing w:after="0" w:line="240" w:lineRule="auto"/>
        <w:rPr>
          <w:rFonts w:ascii="Tahoma" w:hAnsi="Tahoma" w:cs="Tahoma"/>
        </w:rPr>
      </w:pPr>
    </w:p>
    <w:p w:rsidR="008D3F24" w:rsidRPr="009C30E6" w:rsidRDefault="008D3F24" w:rsidP="005D6829">
      <w:pPr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 xml:space="preserve">                           Karel Salák</w:t>
      </w:r>
    </w:p>
    <w:p w:rsidR="008D3F24" w:rsidRPr="009C30E6" w:rsidRDefault="008D3F24" w:rsidP="008C4AB2">
      <w:pPr>
        <w:spacing w:after="0" w:line="240" w:lineRule="auto"/>
        <w:ind w:left="360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  <w:t xml:space="preserve">                            </w:t>
      </w:r>
      <w:r>
        <w:rPr>
          <w:rFonts w:ascii="Tahoma" w:hAnsi="Tahoma" w:cs="Tahoma"/>
        </w:rPr>
        <w:t>Koordinátor Obce Chanovice</w:t>
      </w:r>
      <w:r w:rsidRPr="009C30E6">
        <w:rPr>
          <w:rFonts w:ascii="Tahoma" w:hAnsi="Tahoma" w:cs="Tahoma"/>
        </w:rPr>
        <w:t xml:space="preserve">             </w:t>
      </w:r>
    </w:p>
    <w:sectPr w:rsidR="008D3F24" w:rsidRPr="009C30E6" w:rsidSect="00FE7D7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F24" w:rsidRDefault="008D3F24">
      <w:r>
        <w:separator/>
      </w:r>
    </w:p>
  </w:endnote>
  <w:endnote w:type="continuationSeparator" w:id="0">
    <w:p w:rsidR="008D3F24" w:rsidRDefault="008D3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F24" w:rsidRDefault="008D3F24">
    <w:pPr>
      <w:pStyle w:val="Footer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i1026" type="#_x0000_t75" style="width:453pt;height:51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F24" w:rsidRDefault="008D3F24">
      <w:r>
        <w:separator/>
      </w:r>
    </w:p>
  </w:footnote>
  <w:footnote w:type="continuationSeparator" w:id="0">
    <w:p w:rsidR="008D3F24" w:rsidRDefault="008D3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0493"/>
    <w:multiLevelType w:val="hybridMultilevel"/>
    <w:tmpl w:val="66BA8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5BED"/>
    <w:multiLevelType w:val="hybridMultilevel"/>
    <w:tmpl w:val="A1FA8AE8"/>
    <w:lvl w:ilvl="0" w:tplc="14742D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5BE"/>
    <w:rsid w:val="000C6C96"/>
    <w:rsid w:val="000D5458"/>
    <w:rsid w:val="000F0B10"/>
    <w:rsid w:val="00103BEF"/>
    <w:rsid w:val="001915D6"/>
    <w:rsid w:val="001A1F8B"/>
    <w:rsid w:val="00247392"/>
    <w:rsid w:val="002A7F78"/>
    <w:rsid w:val="002B3E40"/>
    <w:rsid w:val="002E38FD"/>
    <w:rsid w:val="003509D7"/>
    <w:rsid w:val="00355C5D"/>
    <w:rsid w:val="00377E86"/>
    <w:rsid w:val="0039462F"/>
    <w:rsid w:val="004275BE"/>
    <w:rsid w:val="00487077"/>
    <w:rsid w:val="005904AA"/>
    <w:rsid w:val="005D6829"/>
    <w:rsid w:val="00625728"/>
    <w:rsid w:val="006A15E2"/>
    <w:rsid w:val="006C40DE"/>
    <w:rsid w:val="006C6207"/>
    <w:rsid w:val="006F2CC2"/>
    <w:rsid w:val="00706915"/>
    <w:rsid w:val="00791698"/>
    <w:rsid w:val="00834ED4"/>
    <w:rsid w:val="00840F5E"/>
    <w:rsid w:val="008C4AB2"/>
    <w:rsid w:val="008D3F24"/>
    <w:rsid w:val="009C30E6"/>
    <w:rsid w:val="009E39C9"/>
    <w:rsid w:val="00A20725"/>
    <w:rsid w:val="00A55D2C"/>
    <w:rsid w:val="00A75CFD"/>
    <w:rsid w:val="00AA0BAF"/>
    <w:rsid w:val="00AC63C7"/>
    <w:rsid w:val="00AD7E99"/>
    <w:rsid w:val="00B145EB"/>
    <w:rsid w:val="00B8329F"/>
    <w:rsid w:val="00BD552D"/>
    <w:rsid w:val="00C0087B"/>
    <w:rsid w:val="00CB51CD"/>
    <w:rsid w:val="00CE399F"/>
    <w:rsid w:val="00D202DE"/>
    <w:rsid w:val="00DB6051"/>
    <w:rsid w:val="00DF744E"/>
    <w:rsid w:val="00E91C75"/>
    <w:rsid w:val="00EE7AB2"/>
    <w:rsid w:val="00F236EC"/>
    <w:rsid w:val="00F55615"/>
    <w:rsid w:val="00FE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7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4A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8"/>
      <w:szCs w:val="20"/>
      <w:lang w:eastAsia="cs-CZ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4A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cs-CZ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4AB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8C4A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8C4A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8C4AB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C40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chanovice@email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219</Words>
  <Characters>1295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Věc :   Avízo převodu zálohy partnerům projektu „Síť komunitních škol v Pošumaví“</dc:title>
  <dc:subject/>
  <dc:creator>USER</dc:creator>
  <cp:keywords/>
  <dc:description/>
  <cp:lastModifiedBy>OU Chanovice</cp:lastModifiedBy>
  <cp:revision>5</cp:revision>
  <cp:lastPrinted>2012-01-13T06:41:00Z</cp:lastPrinted>
  <dcterms:created xsi:type="dcterms:W3CDTF">2012-01-12T13:32:00Z</dcterms:created>
  <dcterms:modified xsi:type="dcterms:W3CDTF">2012-01-13T12:48:00Z</dcterms:modified>
</cp:coreProperties>
</file>